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3264B" w14:textId="4628A746" w:rsidR="004548E8" w:rsidRDefault="00794AC7" w:rsidP="004548E8">
      <w:pPr>
        <w:pStyle w:val="Heading1"/>
      </w:pPr>
      <w:r>
        <w:t>Assessing</w:t>
      </w:r>
      <w:r w:rsidR="00447870">
        <w:t xml:space="preserve"> the </w:t>
      </w:r>
      <w:r w:rsidR="00834B07">
        <w:t>Learning Tracking Tool</w:t>
      </w:r>
      <w:r w:rsidR="00FB7113">
        <w:t xml:space="preserve"> for </w:t>
      </w:r>
      <w:r w:rsidR="00F37338">
        <w:t>Decomposers</w:t>
      </w:r>
    </w:p>
    <w:p w14:paraId="0CC37AF7" w14:textId="40BAE98F" w:rsidR="009879C2" w:rsidRPr="009879C2" w:rsidRDefault="009879C2" w:rsidP="009879C2">
      <w:pPr>
        <w:pStyle w:val="standard"/>
        <w:ind w:firstLine="0"/>
        <w:jc w:val="center"/>
      </w:pPr>
      <w:r>
        <w:t xml:space="preserve">Driving </w:t>
      </w:r>
      <w:r w:rsidR="008116E5">
        <w:t>Question: _</w:t>
      </w:r>
      <w:r>
        <w:t>_</w:t>
      </w:r>
      <w:r w:rsidR="00F37338">
        <w:t>What happens when bread molds?</w:t>
      </w:r>
      <w:r w:rsidR="009D66E0">
        <w:t xml:space="preserve"> </w:t>
      </w:r>
      <w:r>
        <w:t>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9879C2" w14:paraId="02ED8952" w14:textId="77777777" w:rsidTr="003745F1">
        <w:tc>
          <w:tcPr>
            <w:tcW w:w="2018" w:type="dxa"/>
          </w:tcPr>
          <w:p w14:paraId="1A8FF4DB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>Activity</w:t>
            </w:r>
            <w:r>
              <w:rPr>
                <w:b/>
              </w:rPr>
              <w:t xml:space="preserve"> Chunk</w:t>
            </w:r>
          </w:p>
          <w:p w14:paraId="3280FAAA" w14:textId="1FB1382C" w:rsidR="00FE33EE" w:rsidRPr="00391F73" w:rsidRDefault="00FE33EE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</w:tcPr>
          <w:p w14:paraId="78ED0A98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5E229EA6" w14:textId="38BC5C16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</w:tcPr>
          <w:p w14:paraId="2B876465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191D297F" w14:textId="39518D50" w:rsidR="009879C2" w:rsidRPr="00391F73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</w:tcPr>
          <w:p w14:paraId="0C8F9D33" w14:textId="77777777" w:rsidR="009879C2" w:rsidRDefault="009879C2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0ECDA988" w14:textId="7EECDBD0" w:rsidR="008116E5" w:rsidRPr="00391F73" w:rsidRDefault="008116E5" w:rsidP="00834B07">
            <w:pPr>
              <w:pStyle w:val="standard"/>
              <w:ind w:firstLine="0"/>
              <w:jc w:val="center"/>
              <w:rPr>
                <w:b/>
              </w:rPr>
            </w:pPr>
            <w:r w:rsidRPr="00DD2D0D">
              <w:rPr>
                <w:sz w:val="20"/>
              </w:rPr>
              <w:t xml:space="preserve">What additional information do you need to </w:t>
            </w:r>
            <w:r>
              <w:rPr>
                <w:sz w:val="20"/>
              </w:rPr>
              <w:t>answer the driving question?</w:t>
            </w:r>
          </w:p>
        </w:tc>
      </w:tr>
      <w:tr w:rsidR="00E86DF0" w14:paraId="52114564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D29EBB7" w14:textId="35880B3C" w:rsidR="00E86DF0" w:rsidRPr="003745F1" w:rsidRDefault="003745F1" w:rsidP="00834B07">
            <w:pPr>
              <w:pStyle w:val="standard"/>
              <w:ind w:firstLine="0"/>
              <w:jc w:val="center"/>
              <w:rPr>
                <w:sz w:val="20"/>
              </w:rPr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F5E142" wp14:editId="6AF7864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17348</wp:posOffset>
                      </wp:positionV>
                      <wp:extent cx="1089497" cy="1089498"/>
                      <wp:effectExtent l="0" t="0" r="15875" b="158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949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BD855E" w14:textId="5E6891D3" w:rsidR="00C12AD9" w:rsidRPr="00C12AD9" w:rsidRDefault="00694908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Expressing Ideas and Questions</w:t>
                                  </w:r>
                                </w:p>
                                <w:p w14:paraId="2B0F130A" w14:textId="2F023D08" w:rsidR="009D66E0" w:rsidRPr="00C12AD9" w:rsidRDefault="009D66E0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Question</w:t>
                                  </w:r>
                                  <w:r w:rsidR="00C12AD9"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er</w:t>
                                  </w:r>
                                </w:p>
                                <w:p w14:paraId="1DB13EC5" w14:textId="70846B24" w:rsidR="009D66E0" w:rsidRPr="00C12AD9" w:rsidRDefault="009D66E0" w:rsidP="009D66E0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F5E142" id="Oval 1" o:spid="_x0000_s1026" style="position:absolute;left:0;text-align:left;margin-left:2pt;margin-top:1.35pt;width:85.8pt;height:8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" fillcolor="red" strokecolor="black [3213]">
                      <v:textbox inset="0,,0">
                        <w:txbxContent>
                          <w:p w14:paraId="21BD855E" w14:textId="5E6891D3" w:rsidR="00C12AD9" w:rsidRPr="00C12AD9" w:rsidRDefault="00694908" w:rsidP="00C12AD9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Expressing Ideas and Questions</w:t>
                            </w:r>
                          </w:p>
                          <w:p w14:paraId="2B0F130A" w14:textId="2F023D08" w:rsidR="009D66E0" w:rsidRPr="00C12AD9" w:rsidRDefault="009D66E0" w:rsidP="00C12AD9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C12AD9">
                              <w:rPr>
                                <w:color w:val="FFFFFF" w:themeColor="background1"/>
                                <w:sz w:val="20"/>
                              </w:rPr>
                              <w:t>Question</w:t>
                            </w:r>
                            <w:r w:rsidR="00C12AD9" w:rsidRPr="00C12AD9">
                              <w:rPr>
                                <w:color w:val="FFFFFF" w:themeColor="background1"/>
                                <w:sz w:val="20"/>
                              </w:rPr>
                              <w:t>er</w:t>
                            </w:r>
                          </w:p>
                          <w:p w14:paraId="1DB13EC5" w14:textId="70846B24" w:rsidR="009D66E0" w:rsidRPr="00C12AD9" w:rsidRDefault="009D66E0" w:rsidP="009D66E0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0E45E93E" w14:textId="52A22675" w:rsidR="004A4619" w:rsidRPr="009D66E0" w:rsidRDefault="008109CE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T</w:t>
            </w:r>
            <w:r w:rsidR="0036320F" w:rsidRPr="009D66E0">
              <w:rPr>
                <w:sz w:val="20"/>
              </w:rPr>
              <w:t xml:space="preserve">ake a pretest and share initial ideas on the </w:t>
            </w:r>
            <w:r w:rsidR="00694908">
              <w:rPr>
                <w:color w:val="FF0000"/>
                <w:sz w:val="20"/>
              </w:rPr>
              <w:t>Expressing Ideas and Questions</w:t>
            </w:r>
            <w:r w:rsidR="0036320F" w:rsidRPr="009D66E0">
              <w:rPr>
                <w:color w:val="FF0000"/>
                <w:sz w:val="20"/>
              </w:rPr>
              <w:t xml:space="preserve"> Tool </w:t>
            </w:r>
            <w:r w:rsidR="0036320F" w:rsidRPr="009D66E0">
              <w:rPr>
                <w:sz w:val="20"/>
              </w:rPr>
              <w:t xml:space="preserve">about </w:t>
            </w:r>
            <w:r w:rsidR="000C46A8">
              <w:rPr>
                <w:sz w:val="20"/>
              </w:rPr>
              <w:t>how bread molds</w:t>
            </w:r>
            <w:r w:rsidR="00310F15">
              <w:rPr>
                <w:sz w:val="20"/>
              </w:rPr>
              <w:t xml:space="preserve">, identifying what </w:t>
            </w:r>
            <w:r w:rsidR="00F37338">
              <w:rPr>
                <w:sz w:val="20"/>
              </w:rPr>
              <w:t>decomposers</w:t>
            </w:r>
            <w:r w:rsidR="00310F15">
              <w:rPr>
                <w:sz w:val="20"/>
              </w:rPr>
              <w:t xml:space="preserve"> need to grow and gain mass.</w:t>
            </w:r>
          </w:p>
          <w:p w14:paraId="5C44A505" w14:textId="77777777" w:rsidR="00E86DF0" w:rsidRPr="003745F1" w:rsidRDefault="00E86DF0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07B8CFA" w14:textId="0B79D7C2" w:rsidR="00E86DF0" w:rsidRPr="003745F1" w:rsidRDefault="00310F15" w:rsidP="00972C5D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We already have some ideas about</w:t>
            </w:r>
            <w:r w:rsidR="00F37338">
              <w:rPr>
                <w:sz w:val="20"/>
              </w:rPr>
              <w:t xml:space="preserve"> what happens when bread molds</w:t>
            </w:r>
            <w:r>
              <w:rPr>
                <w:sz w:val="20"/>
              </w:rPr>
              <w:t>. We also have lots of questions!</w:t>
            </w:r>
          </w:p>
        </w:tc>
        <w:tc>
          <w:tcPr>
            <w:tcW w:w="3644" w:type="dxa"/>
            <w:shd w:val="clear" w:color="auto" w:fill="auto"/>
          </w:tcPr>
          <w:p w14:paraId="2EDC3CB2" w14:textId="5F105A4B" w:rsidR="00E86DF0" w:rsidRPr="003745F1" w:rsidRDefault="00310F15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What makes up </w:t>
            </w:r>
            <w:r w:rsidR="00F37338">
              <w:rPr>
                <w:sz w:val="20"/>
              </w:rPr>
              <w:t xml:space="preserve">a </w:t>
            </w:r>
            <w:r w:rsidR="000C46A8">
              <w:rPr>
                <w:sz w:val="20"/>
              </w:rPr>
              <w:t>decomposer’s</w:t>
            </w:r>
            <w:r>
              <w:rPr>
                <w:sz w:val="20"/>
              </w:rPr>
              <w:t xml:space="preserve"> food?</w:t>
            </w:r>
          </w:p>
        </w:tc>
      </w:tr>
      <w:tr w:rsidR="009879C2" w14:paraId="465E8484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6DB9CA21" w14:textId="19194EC8" w:rsidR="003745F1" w:rsidRDefault="003745F1" w:rsidP="009D66E0">
            <w:pPr>
              <w:pStyle w:val="standard"/>
              <w:ind w:firstLine="0"/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A8E33DC" wp14:editId="3C1FC783">
                      <wp:simplePos x="0" y="0"/>
                      <wp:positionH relativeFrom="column">
                        <wp:posOffset>15348</wp:posOffset>
                      </wp:positionH>
                      <wp:positionV relativeFrom="paragraph">
                        <wp:posOffset>14307</wp:posOffset>
                      </wp:positionV>
                      <wp:extent cx="1089498" cy="1089498"/>
                      <wp:effectExtent l="0" t="0" r="15875" b="158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8" cy="108949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7C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FDCF29" w14:textId="21FAF1D8" w:rsidR="009D66E0" w:rsidRPr="00F37338" w:rsidRDefault="00310F15" w:rsidP="00C12AD9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 w:rsidRPr="00F37338"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  <w:t xml:space="preserve">Questions about </w:t>
                                  </w:r>
                                  <w:r w:rsidR="00F37338" w:rsidRPr="00F37338"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  <w:t>Decomposers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8E33DC" id="Oval 2" o:spid="_x0000_s1027" style="position:absolute;margin-left:1.2pt;margin-top:1.15pt;width:85.8pt;height:85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" fillcolor="#ff7c00" strokecolor="black [3213]">
                      <v:textbox inset="0,0,0,0">
                        <w:txbxContent>
                          <w:p w14:paraId="7FFDCF29" w14:textId="21FAF1D8" w:rsidR="009D66E0" w:rsidRPr="00F37338" w:rsidRDefault="00310F15" w:rsidP="00C12AD9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 w:rsidRPr="00F37338"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 xml:space="preserve">Questions about </w:t>
                            </w:r>
                            <w:r w:rsidR="00F37338" w:rsidRPr="00F37338"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>Decomposers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33330358" w14:textId="299DFD59" w:rsidR="004A4619" w:rsidRPr="009D66E0" w:rsidRDefault="0036320F" w:rsidP="009D66E0">
            <w:pPr>
              <w:pStyle w:val="standard"/>
              <w:ind w:firstLine="0"/>
              <w:rPr>
                <w:sz w:val="20"/>
              </w:rPr>
            </w:pPr>
            <w:r w:rsidRPr="009D66E0">
              <w:rPr>
                <w:sz w:val="20"/>
              </w:rPr>
              <w:t>"</w:t>
            </w:r>
            <w:r w:rsidR="008109CE">
              <w:rPr>
                <w:sz w:val="20"/>
              </w:rPr>
              <w:t>Z</w:t>
            </w:r>
            <w:r w:rsidRPr="009D66E0">
              <w:rPr>
                <w:sz w:val="20"/>
              </w:rPr>
              <w:t xml:space="preserve">oom into" </w:t>
            </w:r>
            <w:r w:rsidR="00310F15">
              <w:rPr>
                <w:sz w:val="20"/>
              </w:rPr>
              <w:t>food and examine nutrition labels to learn about the materials in plants, animals, and food including organic materials (fats, carbohydrates, and proteins).</w:t>
            </w:r>
          </w:p>
          <w:p w14:paraId="6D5364CC" w14:textId="2D75E260" w:rsidR="009879C2" w:rsidRPr="003745F1" w:rsidRDefault="009879C2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0B8C4ECD" w14:textId="5E8D9E45" w:rsidR="008116E5" w:rsidRPr="003745F1" w:rsidRDefault="00310F15" w:rsidP="008116E5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Food is made of </w:t>
            </w:r>
            <w:r w:rsidR="000F1C68">
              <w:rPr>
                <w:sz w:val="20"/>
              </w:rPr>
              <w:t xml:space="preserve">large organic </w:t>
            </w:r>
            <w:r>
              <w:rPr>
                <w:sz w:val="20"/>
              </w:rPr>
              <w:t xml:space="preserve">molecules that contain matter and energy. These molecules have to get to cells in the </w:t>
            </w:r>
            <w:r w:rsidR="00F37338">
              <w:rPr>
                <w:sz w:val="20"/>
              </w:rPr>
              <w:t>decomposer</w:t>
            </w:r>
            <w:r>
              <w:rPr>
                <w:sz w:val="20"/>
              </w:rPr>
              <w:t>'s body.</w:t>
            </w:r>
          </w:p>
        </w:tc>
        <w:tc>
          <w:tcPr>
            <w:tcW w:w="3644" w:type="dxa"/>
            <w:shd w:val="clear" w:color="auto" w:fill="auto"/>
          </w:tcPr>
          <w:p w14:paraId="20B7CDCA" w14:textId="3B0138E2" w:rsidR="009879C2" w:rsidRPr="003745F1" w:rsidRDefault="000F1C68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How do decomposers change matter and energy when they grow</w:t>
            </w:r>
            <w:r w:rsidR="00310F15">
              <w:rPr>
                <w:sz w:val="20"/>
              </w:rPr>
              <w:t>?</w:t>
            </w:r>
          </w:p>
        </w:tc>
      </w:tr>
      <w:tr w:rsidR="009879C2" w14:paraId="282E32B8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06578CCE" w14:textId="0C044E21" w:rsidR="009879C2" w:rsidRPr="003745F1" w:rsidRDefault="003745F1" w:rsidP="00834B07">
            <w:pPr>
              <w:pStyle w:val="standard"/>
              <w:ind w:firstLine="0"/>
              <w:jc w:val="center"/>
              <w:rPr>
                <w:sz w:val="20"/>
              </w:rPr>
            </w:pPr>
            <w:r w:rsidRPr="003745F1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78EC71B" wp14:editId="3A44B937">
                      <wp:simplePos x="0" y="0"/>
                      <wp:positionH relativeFrom="column">
                        <wp:posOffset>13538</wp:posOffset>
                      </wp:positionH>
                      <wp:positionV relativeFrom="paragraph">
                        <wp:posOffset>30480</wp:posOffset>
                      </wp:positionV>
                      <wp:extent cx="1089498" cy="1088984"/>
                      <wp:effectExtent l="0" t="0" r="15875" b="1651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8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A548AF" w14:textId="634468B8" w:rsidR="009D66E0" w:rsidRPr="000C366A" w:rsidRDefault="009D66E0" w:rsidP="00C12AD9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bookmarkStart w:id="0" w:name="_GoBack"/>
                                  <w:r w:rsidRPr="000C366A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Investigating</w:t>
                                  </w:r>
                                </w:p>
                                <w:p w14:paraId="52723C53" w14:textId="164F98EF" w:rsidR="009D66E0" w:rsidRDefault="00F37338" w:rsidP="009D66E0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Bread Molding</w:t>
                                  </w:r>
                                </w:p>
                                <w:p w14:paraId="59D95837" w14:textId="3DF6A5D5" w:rsidR="00C12AD9" w:rsidRPr="00C12AD9" w:rsidRDefault="00C12AD9" w:rsidP="009D66E0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 w:rsidRPr="00C12AD9"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Investigator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8EC71B" id="Oval 3" o:spid="_x0000_s1028" style="position:absolute;left:0;text-align:left;margin-left:1.05pt;margin-top:2.4pt;width:85.8pt;height:8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" fillcolor="#00b050" strokecolor="black [3213]">
                      <v:textbox inset="0,,0">
                        <w:txbxContent>
                          <w:p w14:paraId="79A548AF" w14:textId="634468B8" w:rsidR="009D66E0" w:rsidRPr="000C366A" w:rsidRDefault="009D66E0" w:rsidP="00C12AD9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bookmarkStart w:id="1" w:name="_GoBack"/>
                            <w:r w:rsidRPr="000C366A">
                              <w:rPr>
                                <w:color w:val="FFFFFF" w:themeColor="background1"/>
                                <w:sz w:val="20"/>
                              </w:rPr>
                              <w:t>Investigating</w:t>
                            </w:r>
                          </w:p>
                          <w:p w14:paraId="52723C53" w14:textId="164F98EF" w:rsidR="009D66E0" w:rsidRDefault="00F37338" w:rsidP="009D66E0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Bread Molding</w:t>
                            </w:r>
                          </w:p>
                          <w:p w14:paraId="59D95837" w14:textId="3DF6A5D5" w:rsidR="00C12AD9" w:rsidRPr="00C12AD9" w:rsidRDefault="00C12AD9" w:rsidP="009D66E0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 w:rsidRPr="00C12AD9">
                              <w:rPr>
                                <w:color w:val="FFFFFF" w:themeColor="background1"/>
                                <w:sz w:val="20"/>
                              </w:rPr>
                              <w:t>Investigator</w:t>
                            </w:r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1EA54CD2" w14:textId="436C9A13" w:rsidR="004A4619" w:rsidRPr="009D66E0" w:rsidRDefault="008109CE" w:rsidP="009D66E0">
            <w:pPr>
              <w:pStyle w:val="standard"/>
              <w:ind w:firstLine="0"/>
              <w:rPr>
                <w:color w:val="000000" w:themeColor="text1"/>
                <w:sz w:val="20"/>
              </w:rPr>
            </w:pPr>
            <w:proofErr w:type="gramStart"/>
            <w:r>
              <w:rPr>
                <w:sz w:val="20"/>
              </w:rPr>
              <w:t>C</w:t>
            </w:r>
            <w:r w:rsidR="0036320F" w:rsidRPr="009D66E0">
              <w:rPr>
                <w:sz w:val="20"/>
              </w:rPr>
              <w:t>onduct an investigation</w:t>
            </w:r>
            <w:proofErr w:type="gramEnd"/>
            <w:r w:rsidR="0036320F" w:rsidRPr="009D66E0">
              <w:rPr>
                <w:sz w:val="20"/>
              </w:rPr>
              <w:t xml:space="preserve"> to explore what happens when </w:t>
            </w:r>
            <w:r w:rsidR="00F37338">
              <w:rPr>
                <w:sz w:val="20"/>
              </w:rPr>
              <w:t>bread molds</w:t>
            </w:r>
            <w:r w:rsidR="00310F15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="00310F15">
              <w:rPr>
                <w:sz w:val="20"/>
              </w:rPr>
              <w:t>U</w:t>
            </w:r>
            <w:r w:rsidR="0036320F" w:rsidRPr="009D66E0">
              <w:rPr>
                <w:sz w:val="20"/>
              </w:rPr>
              <w:t xml:space="preserve">se the </w:t>
            </w:r>
            <w:r w:rsidR="0036320F" w:rsidRPr="000C366A">
              <w:rPr>
                <w:color w:val="00B050"/>
                <w:sz w:val="20"/>
              </w:rPr>
              <w:t xml:space="preserve">Predictions </w:t>
            </w:r>
            <w:r w:rsidR="00310F15">
              <w:rPr>
                <w:color w:val="00B050"/>
                <w:sz w:val="20"/>
              </w:rPr>
              <w:t xml:space="preserve">and Planning </w:t>
            </w:r>
            <w:r w:rsidR="0036320F" w:rsidRPr="000C366A">
              <w:rPr>
                <w:color w:val="00B050"/>
                <w:sz w:val="20"/>
              </w:rPr>
              <w:t>Tool</w:t>
            </w:r>
            <w:r w:rsidR="0036320F" w:rsidRPr="009D66E0">
              <w:rPr>
                <w:sz w:val="20"/>
              </w:rPr>
              <w:t xml:space="preserve"> and the </w:t>
            </w:r>
            <w:r w:rsidR="0036320F" w:rsidRPr="000C366A">
              <w:rPr>
                <w:color w:val="00B050"/>
                <w:sz w:val="20"/>
              </w:rPr>
              <w:t>Evidence-Based Arguments Tool</w:t>
            </w:r>
            <w:r w:rsidR="009D66E0">
              <w:rPr>
                <w:color w:val="000000" w:themeColor="text1"/>
                <w:sz w:val="20"/>
              </w:rPr>
              <w:t>.</w:t>
            </w:r>
          </w:p>
          <w:p w14:paraId="228F49D2" w14:textId="77777777" w:rsidR="009879C2" w:rsidRPr="003745F1" w:rsidRDefault="009879C2" w:rsidP="00972C5D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C16ADD" w14:textId="79027C4D" w:rsidR="00310F15" w:rsidRPr="003745F1" w:rsidRDefault="00103FDA" w:rsidP="000F1C68">
            <w:pPr>
              <w:pStyle w:val="standard"/>
              <w:ind w:firstLine="0"/>
              <w:rPr>
                <w:sz w:val="20"/>
              </w:rPr>
            </w:pPr>
            <w:r w:rsidRPr="000F1C68">
              <w:rPr>
                <w:sz w:val="20"/>
              </w:rPr>
              <w:t>The bread and mold together lose mass and emit CO</w:t>
            </w:r>
            <w:r w:rsidRPr="000F1C68">
              <w:rPr>
                <w:sz w:val="20"/>
                <w:vertAlign w:val="subscript"/>
              </w:rPr>
              <w:t>2</w:t>
            </w:r>
            <w:r w:rsidRPr="000F1C68">
              <w:rPr>
                <w:sz w:val="20"/>
              </w:rPr>
              <w:t xml:space="preserve"> as the mold </w:t>
            </w:r>
            <w:proofErr w:type="gramStart"/>
            <w:r w:rsidRPr="000F1C68">
              <w:rPr>
                <w:sz w:val="20"/>
              </w:rPr>
              <w:t>grow</w:t>
            </w:r>
            <w:r w:rsidR="000F1C68">
              <w:rPr>
                <w:sz w:val="20"/>
              </w:rPr>
              <w:t>s</w:t>
            </w:r>
            <w:r w:rsidR="000F1C68" w:rsidDel="000F1C68">
              <w:rPr>
                <w:sz w:val="20"/>
              </w:rPr>
              <w:t xml:space="preserve"> </w:t>
            </w:r>
            <w:r w:rsidR="00310F15">
              <w:rPr>
                <w:sz w:val="20"/>
              </w:rPr>
              <w:t>.</w:t>
            </w:r>
            <w:proofErr w:type="gramEnd"/>
          </w:p>
        </w:tc>
        <w:tc>
          <w:tcPr>
            <w:tcW w:w="3644" w:type="dxa"/>
            <w:shd w:val="clear" w:color="auto" w:fill="auto"/>
          </w:tcPr>
          <w:p w14:paraId="022D8AB0" w14:textId="5D2E619E" w:rsidR="009879C2" w:rsidRPr="003745F1" w:rsidRDefault="00310F15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Where did the missing mass go?</w:t>
            </w:r>
          </w:p>
        </w:tc>
      </w:tr>
      <w:tr w:rsidR="003745F1" w14:paraId="3921561B" w14:textId="77777777" w:rsidTr="003745F1">
        <w:trPr>
          <w:trHeight w:val="1757"/>
        </w:trPr>
        <w:tc>
          <w:tcPr>
            <w:tcW w:w="2018" w:type="dxa"/>
            <w:shd w:val="clear" w:color="auto" w:fill="auto"/>
          </w:tcPr>
          <w:p w14:paraId="4BE2B8DE" w14:textId="339FE2C0" w:rsidR="003745F1" w:rsidRPr="003745F1" w:rsidRDefault="003745F1" w:rsidP="003745F1">
            <w:pPr>
              <w:pStyle w:val="standard"/>
              <w:ind w:firstLine="0"/>
              <w:jc w:val="center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8A4F68" wp14:editId="7DF9AD36">
                      <wp:simplePos x="0" y="0"/>
                      <wp:positionH relativeFrom="column">
                        <wp:posOffset>15781</wp:posOffset>
                      </wp:positionH>
                      <wp:positionV relativeFrom="paragraph">
                        <wp:posOffset>17645</wp:posOffset>
                      </wp:positionV>
                      <wp:extent cx="1089497" cy="1088984"/>
                      <wp:effectExtent l="0" t="0" r="15875" b="1651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9B89E8" w14:textId="5FEC9107" w:rsidR="0015626F" w:rsidRDefault="009D66E0" w:rsidP="00F37338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</w:pPr>
                                  <w:r w:rsidRPr="00F37338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>Explaining</w:t>
                                  </w:r>
                                  <w:r w:rsidR="00C12AD9" w:rsidRPr="00F37338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 w:rsidR="0015626F" w:rsidRPr="00F37338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 xml:space="preserve">How </w:t>
                                  </w:r>
                                  <w:r w:rsidR="00F37338" w:rsidRPr="00F37338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>Decomposers</w:t>
                                  </w:r>
                                  <w:r w:rsidR="0015626F" w:rsidRPr="00F37338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 xml:space="preserve"> Move and Function</w:t>
                                  </w:r>
                                </w:p>
                                <w:p w14:paraId="1184A1EC" w14:textId="77777777" w:rsidR="00F37338" w:rsidRPr="00F37338" w:rsidRDefault="00F37338" w:rsidP="00F37338">
                                  <w:pPr>
                                    <w:spacing w:after="0"/>
                                    <w:jc w:val="center"/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617A807B" w14:textId="1EC8FD4D" w:rsidR="009D66E0" w:rsidRPr="00F37338" w:rsidRDefault="00C12AD9" w:rsidP="00F37338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17"/>
                                      <w:szCs w:val="17"/>
                                    </w:rPr>
                                  </w:pPr>
                                  <w:r w:rsidRPr="00F37338">
                                    <w:rPr>
                                      <w:color w:val="FFFFFF" w:themeColor="background1"/>
                                      <w:sz w:val="17"/>
                                      <w:szCs w:val="17"/>
                                    </w:rPr>
                                    <w:t>Explainer</w:t>
                                  </w:r>
                                </w:p>
                                <w:p w14:paraId="3E230B6F" w14:textId="77777777" w:rsidR="009D66E0" w:rsidRPr="00F37338" w:rsidRDefault="009D66E0" w:rsidP="00C12AD9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8A4F68" id="Oval 6" o:spid="_x0000_s1029" style="position:absolute;left:0;text-align:left;margin-left:1.25pt;margin-top:1.4pt;width:85.8pt;height:8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" fillcolor="#0432ff" strokecolor="black [3213]">
                      <v:textbox inset="0,0,0,0">
                        <w:txbxContent>
                          <w:p w14:paraId="6F9B89E8" w14:textId="5FEC9107" w:rsidR="0015626F" w:rsidRDefault="009D66E0" w:rsidP="00F37338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</w:pPr>
                            <w:r w:rsidRPr="00F37338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>Explaining</w:t>
                            </w:r>
                            <w:r w:rsidR="00C12AD9" w:rsidRPr="00F37338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15626F" w:rsidRPr="00F37338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 xml:space="preserve">How </w:t>
                            </w:r>
                            <w:r w:rsidR="00F37338" w:rsidRPr="00F37338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>Decomposers</w:t>
                            </w:r>
                            <w:r w:rsidR="0015626F" w:rsidRPr="00F37338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 xml:space="preserve"> Move and Function</w:t>
                            </w:r>
                          </w:p>
                          <w:p w14:paraId="1184A1EC" w14:textId="77777777" w:rsidR="00F37338" w:rsidRPr="00F37338" w:rsidRDefault="00F37338" w:rsidP="00F37338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</w:pPr>
                          </w:p>
                          <w:p w14:paraId="617A807B" w14:textId="1EC8FD4D" w:rsidR="009D66E0" w:rsidRPr="00F37338" w:rsidRDefault="00C12AD9" w:rsidP="00F37338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37338">
                              <w:rPr>
                                <w:color w:val="FFFFFF" w:themeColor="background1"/>
                                <w:sz w:val="17"/>
                                <w:szCs w:val="17"/>
                              </w:rPr>
                              <w:t>Explainer</w:t>
                            </w:r>
                          </w:p>
                          <w:p w14:paraId="3E230B6F" w14:textId="77777777" w:rsidR="009D66E0" w:rsidRPr="00F37338" w:rsidRDefault="009D66E0" w:rsidP="00C12AD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shd w:val="clear" w:color="auto" w:fill="auto"/>
          </w:tcPr>
          <w:p w14:paraId="1DF08832" w14:textId="165E2AB7" w:rsidR="004A4619" w:rsidRPr="009D66E0" w:rsidRDefault="008109CE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M</w:t>
            </w:r>
            <w:r w:rsidR="0036320F" w:rsidRPr="009D66E0">
              <w:rPr>
                <w:sz w:val="20"/>
              </w:rPr>
              <w:t xml:space="preserve">odel the </w:t>
            </w:r>
            <w:r w:rsidR="0015626F">
              <w:rPr>
                <w:sz w:val="20"/>
              </w:rPr>
              <w:t>oxidation of glucose to carbon dioxide and water</w:t>
            </w:r>
            <w:r w:rsidR="0036320F" w:rsidRPr="009D66E0">
              <w:rPr>
                <w:sz w:val="20"/>
              </w:rPr>
              <w:t xml:space="preserve"> using molecular model kits and use the </w:t>
            </w:r>
            <w:r w:rsidR="0036320F" w:rsidRPr="000C366A">
              <w:rPr>
                <w:color w:val="0432FF"/>
                <w:sz w:val="20"/>
              </w:rPr>
              <w:t>Explanations Tool</w:t>
            </w:r>
            <w:r w:rsidR="0036320F" w:rsidRPr="009D66E0">
              <w:rPr>
                <w:sz w:val="20"/>
              </w:rPr>
              <w:t xml:space="preserve"> to explain what happens when </w:t>
            </w:r>
            <w:r w:rsidR="00F37338">
              <w:rPr>
                <w:sz w:val="20"/>
              </w:rPr>
              <w:t>decomposers</w:t>
            </w:r>
            <w:r w:rsidR="0015626F">
              <w:rPr>
                <w:sz w:val="20"/>
              </w:rPr>
              <w:t xml:space="preserve"> move and function.</w:t>
            </w:r>
          </w:p>
          <w:p w14:paraId="53DB0313" w14:textId="77777777" w:rsidR="003745F1" w:rsidRPr="003745F1" w:rsidRDefault="003745F1" w:rsidP="003745F1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5D0B0BED" w14:textId="1615B570" w:rsidR="00DF10AE" w:rsidRPr="000F1C68" w:rsidRDefault="00103FDA" w:rsidP="00B50829">
            <w:pPr>
              <w:pStyle w:val="standard"/>
              <w:ind w:firstLine="0"/>
              <w:rPr>
                <w:sz w:val="20"/>
              </w:rPr>
            </w:pPr>
            <w:r w:rsidRPr="000F1C68">
              <w:rPr>
                <w:sz w:val="20"/>
              </w:rPr>
              <w:t>Fungi get energy by combining food and O</w:t>
            </w:r>
            <w:r w:rsidRPr="000F1C68">
              <w:rPr>
                <w:sz w:val="20"/>
                <w:vertAlign w:val="subscript"/>
              </w:rPr>
              <w:t xml:space="preserve">2 </w:t>
            </w:r>
            <w:r w:rsidRPr="000F1C68">
              <w:rPr>
                <w:sz w:val="20"/>
              </w:rPr>
              <w:t>to produce CO</w:t>
            </w:r>
            <w:r w:rsidRPr="000F1C68">
              <w:rPr>
                <w:sz w:val="20"/>
                <w:vertAlign w:val="subscript"/>
              </w:rPr>
              <w:t>2</w:t>
            </w:r>
            <w:r w:rsidRPr="000F1C68">
              <w:rPr>
                <w:sz w:val="20"/>
              </w:rPr>
              <w:t xml:space="preserve"> and H</w:t>
            </w:r>
            <w:r w:rsidRPr="000F1C68">
              <w:rPr>
                <w:sz w:val="20"/>
                <w:vertAlign w:val="subscript"/>
              </w:rPr>
              <w:t>2</w:t>
            </w:r>
            <w:r w:rsidRPr="000F1C68">
              <w:rPr>
                <w:sz w:val="20"/>
              </w:rPr>
              <w:t>O by cellu</w:t>
            </w:r>
            <w:r w:rsidR="000F1C68">
              <w:rPr>
                <w:sz w:val="20"/>
              </w:rPr>
              <w:t>l</w:t>
            </w:r>
            <w:r w:rsidRPr="000F1C68">
              <w:rPr>
                <w:sz w:val="20"/>
              </w:rPr>
              <w:t>ar respiration.</w:t>
            </w:r>
          </w:p>
          <w:p w14:paraId="1411D55C" w14:textId="55C67A63" w:rsidR="003745F1" w:rsidRPr="0015626F" w:rsidRDefault="003745F1" w:rsidP="003745F1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0B32DBA7" w14:textId="08598820" w:rsidR="003745F1" w:rsidRPr="00417CF4" w:rsidRDefault="000F1C68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How do fungi use food to grow?</w:t>
            </w:r>
          </w:p>
        </w:tc>
      </w:tr>
      <w:tr w:rsidR="003745F1" w14:paraId="32174B3C" w14:textId="77777777" w:rsidTr="003745F1">
        <w:trPr>
          <w:trHeight w:val="440"/>
        </w:trPr>
        <w:tc>
          <w:tcPr>
            <w:tcW w:w="2018" w:type="dxa"/>
            <w:shd w:val="clear" w:color="auto" w:fill="auto"/>
          </w:tcPr>
          <w:p w14:paraId="2B43F8DD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lastRenderedPageBreak/>
              <w:t>Activity</w:t>
            </w:r>
            <w:r>
              <w:rPr>
                <w:b/>
              </w:rPr>
              <w:t xml:space="preserve"> Chunk</w:t>
            </w:r>
          </w:p>
          <w:p w14:paraId="2A542D91" w14:textId="69AF112C" w:rsidR="00FE33EE" w:rsidRPr="003745F1" w:rsidRDefault="00FE33EE" w:rsidP="003745F1">
            <w:pPr>
              <w:pStyle w:val="standard"/>
              <w:ind w:firstLine="0"/>
              <w:jc w:val="center"/>
              <w:rPr>
                <w:sz w:val="20"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  <w:shd w:val="clear" w:color="auto" w:fill="auto"/>
          </w:tcPr>
          <w:p w14:paraId="1CA40150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7A64CE7E" w14:textId="5AD3116F" w:rsidR="003745F1" w:rsidRDefault="003745F1" w:rsidP="003745F1">
            <w:pPr>
              <w:pStyle w:val="standard"/>
              <w:ind w:firstLine="0"/>
              <w:jc w:val="center"/>
            </w:pPr>
            <w:r w:rsidRPr="00E06694">
              <w:t xml:space="preserve">Summarize key </w:t>
            </w:r>
            <w:r>
              <w:t>information and activities</w:t>
            </w:r>
            <w:r w:rsidRPr="00E06694">
              <w:t xml:space="preserve"> </w:t>
            </w:r>
            <w:r>
              <w:t>with a description and/or picture.</w:t>
            </w:r>
          </w:p>
        </w:tc>
        <w:tc>
          <w:tcPr>
            <w:tcW w:w="3644" w:type="dxa"/>
            <w:shd w:val="clear" w:color="auto" w:fill="auto"/>
          </w:tcPr>
          <w:p w14:paraId="6E50B214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 xml:space="preserve">Did We Figure </w:t>
            </w:r>
            <w:r w:rsidRPr="00391F73">
              <w:rPr>
                <w:b/>
              </w:rPr>
              <w:t>Out</w:t>
            </w:r>
            <w:r>
              <w:rPr>
                <w:b/>
              </w:rPr>
              <w:t>?</w:t>
            </w:r>
          </w:p>
          <w:p w14:paraId="0852A82B" w14:textId="28CC928B" w:rsidR="003745F1" w:rsidRDefault="003745F1" w:rsidP="003745F1">
            <w:pPr>
              <w:pStyle w:val="standard"/>
              <w:ind w:firstLine="0"/>
              <w:jc w:val="center"/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shd w:val="clear" w:color="auto" w:fill="auto"/>
          </w:tcPr>
          <w:p w14:paraId="4B1E99EA" w14:textId="77777777" w:rsidR="003745F1" w:rsidRDefault="003745F1" w:rsidP="003745F1">
            <w:pPr>
              <w:pStyle w:val="standard"/>
              <w:ind w:firstLine="0"/>
              <w:jc w:val="center"/>
              <w:rPr>
                <w:b/>
              </w:rPr>
            </w:pPr>
            <w:r w:rsidRPr="00391F73">
              <w:rPr>
                <w:b/>
              </w:rPr>
              <w:t xml:space="preserve">What </w:t>
            </w:r>
            <w:r>
              <w:rPr>
                <w:b/>
              </w:rPr>
              <w:t>Are We Asking Now?</w:t>
            </w:r>
          </w:p>
          <w:p w14:paraId="660A3EC7" w14:textId="7003816B" w:rsidR="003745F1" w:rsidRDefault="003745F1" w:rsidP="003745F1">
            <w:pPr>
              <w:pStyle w:val="standard"/>
              <w:ind w:firstLine="0"/>
              <w:jc w:val="center"/>
            </w:pPr>
            <w:r w:rsidRPr="00DD2D0D">
              <w:rPr>
                <w:sz w:val="20"/>
              </w:rPr>
              <w:t xml:space="preserve">What additional information do you need to </w:t>
            </w:r>
            <w:r>
              <w:rPr>
                <w:sz w:val="20"/>
              </w:rPr>
              <w:t>answer the driving question?</w:t>
            </w:r>
          </w:p>
        </w:tc>
      </w:tr>
      <w:tr w:rsidR="009879C2" w14:paraId="2D4BB0C0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2A59D795" w14:textId="72463B24" w:rsidR="009879C2" w:rsidRPr="003745F1" w:rsidRDefault="009D66E0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EFF9841" wp14:editId="0D4C7525">
                      <wp:simplePos x="0" y="0"/>
                      <wp:positionH relativeFrom="column">
                        <wp:posOffset>23157</wp:posOffset>
                      </wp:positionH>
                      <wp:positionV relativeFrom="paragraph">
                        <wp:posOffset>28602</wp:posOffset>
                      </wp:positionV>
                      <wp:extent cx="1089497" cy="1088984"/>
                      <wp:effectExtent l="0" t="0" r="15875" b="1651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60CD71" w14:textId="0C8702F7" w:rsidR="00C12AD9" w:rsidRPr="00F37338" w:rsidRDefault="009D66E0" w:rsidP="00C12AD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</w:pPr>
                                  <w:r w:rsidRPr="00F37338"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  <w:t>Explaining</w:t>
                                  </w:r>
                                  <w:r w:rsidR="00C12AD9" w:rsidRPr="00F37338"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 w:rsidR="0015626F" w:rsidRPr="00F37338"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  <w:t xml:space="preserve">How </w:t>
                                  </w:r>
                                  <w:r w:rsidR="00F37338" w:rsidRPr="00F37338"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  <w:t>Decomposers</w:t>
                                  </w:r>
                                  <w:r w:rsidR="0015626F" w:rsidRPr="00F37338"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  <w:t xml:space="preserve"> Grow</w:t>
                                  </w:r>
                                </w:p>
                                <w:p w14:paraId="10163D8F" w14:textId="7C1419BE" w:rsidR="009D66E0" w:rsidRPr="00F37338" w:rsidRDefault="00C12AD9" w:rsidP="009D66E0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19"/>
                                      <w:szCs w:val="19"/>
                                    </w:rPr>
                                  </w:pPr>
                                  <w:r w:rsidRPr="00F37338">
                                    <w:rPr>
                                      <w:color w:val="FFFFFF" w:themeColor="background1"/>
                                      <w:sz w:val="19"/>
                                      <w:szCs w:val="19"/>
                                    </w:rPr>
                                    <w:t>Explainer</w:t>
                                  </w:r>
                                </w:p>
                                <w:p w14:paraId="404457C4" w14:textId="77777777" w:rsidR="009D66E0" w:rsidRPr="00F37338" w:rsidRDefault="009D66E0" w:rsidP="009D66E0">
                                  <w:pPr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FF9841" id="Oval 11" o:spid="_x0000_s1030" style="position:absolute;left:0;text-align:left;margin-left:1.8pt;margin-top:2.25pt;width:85.8pt;height:8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" fillcolor="#0432ff" strokecolor="black [3213]">
                      <v:textbox inset="0,0,0,0">
                        <w:txbxContent>
                          <w:p w14:paraId="7A60CD71" w14:textId="0C8702F7" w:rsidR="00C12AD9" w:rsidRPr="00F37338" w:rsidRDefault="009D66E0" w:rsidP="00C12AD9">
                            <w:pPr>
                              <w:jc w:val="center"/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</w:pPr>
                            <w:r w:rsidRPr="00F37338"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>Explaining</w:t>
                            </w:r>
                            <w:r w:rsidR="00C12AD9" w:rsidRPr="00F37338"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15626F" w:rsidRPr="00F37338"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 xml:space="preserve">How </w:t>
                            </w:r>
                            <w:r w:rsidR="00F37338" w:rsidRPr="00F37338"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>Decomposers</w:t>
                            </w:r>
                            <w:r w:rsidR="0015626F" w:rsidRPr="00F37338"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 xml:space="preserve"> Grow</w:t>
                            </w:r>
                          </w:p>
                          <w:p w14:paraId="10163D8F" w14:textId="7C1419BE" w:rsidR="009D66E0" w:rsidRPr="00F37338" w:rsidRDefault="00C12AD9" w:rsidP="009D66E0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19"/>
                                <w:szCs w:val="19"/>
                              </w:rPr>
                            </w:pPr>
                            <w:r w:rsidRPr="00F37338">
                              <w:rPr>
                                <w:color w:val="FFFFFF" w:themeColor="background1"/>
                                <w:sz w:val="19"/>
                                <w:szCs w:val="19"/>
                              </w:rPr>
                              <w:t>Explainer</w:t>
                            </w:r>
                          </w:p>
                          <w:p w14:paraId="404457C4" w14:textId="77777777" w:rsidR="009D66E0" w:rsidRPr="00F37338" w:rsidRDefault="009D66E0" w:rsidP="009D66E0">
                            <w:pPr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31753F56" w14:textId="2A18EBA6" w:rsidR="009879C2" w:rsidRPr="003745F1" w:rsidRDefault="00ED6A6D" w:rsidP="00ED6A6D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U</w:t>
            </w:r>
            <w:r w:rsidR="00103FDA" w:rsidRPr="00ED6A6D">
              <w:rPr>
                <w:sz w:val="20"/>
              </w:rPr>
              <w:t xml:space="preserve">se molecular models and </w:t>
            </w:r>
            <w:r w:rsidR="00103FDA" w:rsidRPr="00B50829">
              <w:rPr>
                <w:color w:val="0432FF"/>
                <w:sz w:val="20"/>
              </w:rPr>
              <w:t>Explanations Tools</w:t>
            </w:r>
            <w:r w:rsidR="00103FDA" w:rsidRPr="00ED6A6D">
              <w:rPr>
                <w:sz w:val="20"/>
              </w:rPr>
              <w:t xml:space="preserve"> to explain digestion and biosynthesis in </w:t>
            </w:r>
            <w:proofErr w:type="gramStart"/>
            <w:r w:rsidR="00103FDA" w:rsidRPr="00ED6A6D">
              <w:rPr>
                <w:sz w:val="20"/>
              </w:rPr>
              <w:t>mushrooms</w:t>
            </w:r>
            <w:r w:rsidDel="00ED6A6D">
              <w:rPr>
                <w:sz w:val="20"/>
              </w:rPr>
              <w:t xml:space="preserve"> </w:t>
            </w:r>
            <w:r w:rsidR="0015626F">
              <w:rPr>
                <w:sz w:val="20"/>
              </w:rPr>
              <w:t>.</w:t>
            </w:r>
            <w:proofErr w:type="gramEnd"/>
          </w:p>
        </w:tc>
        <w:tc>
          <w:tcPr>
            <w:tcW w:w="3644" w:type="dxa"/>
            <w:shd w:val="clear" w:color="auto" w:fill="auto"/>
          </w:tcPr>
          <w:p w14:paraId="53B04AEA" w14:textId="22F1C247" w:rsidR="009879C2" w:rsidRPr="003745F1" w:rsidRDefault="00ED6A6D" w:rsidP="005B595C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Mushrooms break large organic molecules into small organic molecules outside their bodies (</w:t>
            </w:r>
            <w:r w:rsidR="000B5E49">
              <w:rPr>
                <w:sz w:val="20"/>
              </w:rPr>
              <w:t>digestion</w:t>
            </w:r>
            <w:r>
              <w:rPr>
                <w:sz w:val="20"/>
              </w:rPr>
              <w:t>)</w:t>
            </w:r>
            <w:r w:rsidR="000B5E49">
              <w:rPr>
                <w:sz w:val="20"/>
              </w:rPr>
              <w:t xml:space="preserve"> and then </w:t>
            </w:r>
            <w:r>
              <w:rPr>
                <w:sz w:val="20"/>
              </w:rPr>
              <w:t>make new large organic molecules in their cells</w:t>
            </w:r>
            <w:r w:rsidR="0015626F">
              <w:rPr>
                <w:sz w:val="20"/>
              </w:rPr>
              <w:t xml:space="preserve"> (biosynthesis).</w:t>
            </w:r>
          </w:p>
        </w:tc>
        <w:tc>
          <w:tcPr>
            <w:tcW w:w="3644" w:type="dxa"/>
            <w:shd w:val="clear" w:color="auto" w:fill="auto"/>
          </w:tcPr>
          <w:p w14:paraId="2D36E068" w14:textId="477CDABB" w:rsidR="009879C2" w:rsidRPr="003745F1" w:rsidRDefault="0015626F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How do other </w:t>
            </w:r>
            <w:r w:rsidR="000B5E49">
              <w:rPr>
                <w:sz w:val="20"/>
              </w:rPr>
              <w:t>decomposers</w:t>
            </w:r>
            <w:r>
              <w:rPr>
                <w:sz w:val="20"/>
              </w:rPr>
              <w:t xml:space="preserve"> grow, move, and function?</w:t>
            </w:r>
          </w:p>
        </w:tc>
      </w:tr>
      <w:tr w:rsidR="009879C2" w14:paraId="1C472C7C" w14:textId="77777777" w:rsidTr="00417CF4">
        <w:trPr>
          <w:trHeight w:val="1757"/>
        </w:trPr>
        <w:tc>
          <w:tcPr>
            <w:tcW w:w="2018" w:type="dxa"/>
            <w:shd w:val="clear" w:color="auto" w:fill="auto"/>
          </w:tcPr>
          <w:p w14:paraId="4BC88DB7" w14:textId="48F678E4" w:rsidR="009879C2" w:rsidRPr="003745F1" w:rsidRDefault="009D66E0" w:rsidP="002579E4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604CF" wp14:editId="05D69917">
                      <wp:simplePos x="0" y="0"/>
                      <wp:positionH relativeFrom="column">
                        <wp:posOffset>22793</wp:posOffset>
                      </wp:positionH>
                      <wp:positionV relativeFrom="paragraph">
                        <wp:posOffset>34763</wp:posOffset>
                      </wp:positionV>
                      <wp:extent cx="1089497" cy="1088984"/>
                      <wp:effectExtent l="0" t="0" r="15875" b="1651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497" cy="108898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432FF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F2E991" w14:textId="53F74A73" w:rsidR="0015626F" w:rsidRPr="0015626F" w:rsidRDefault="0015626F" w:rsidP="0015626F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Explaining Other Examples</w:t>
                                  </w:r>
                                </w:p>
                                <w:p w14:paraId="20B2A667" w14:textId="29B99F46" w:rsidR="009D66E0" w:rsidRPr="009D66E0" w:rsidRDefault="00C12AD9" w:rsidP="009D66E0">
                                  <w:pPr>
                                    <w:pStyle w:val="standard"/>
                                    <w:spacing w:after="0"/>
                                    <w:ind w:firstLine="0"/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0"/>
                                    </w:rPr>
                                    <w:t>Explainer</w:t>
                                  </w:r>
                                </w:p>
                                <w:p w14:paraId="00A67744" w14:textId="77777777" w:rsidR="009D66E0" w:rsidRDefault="009D66E0" w:rsidP="009D66E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B604CF" id="Oval 12" o:spid="_x0000_s1031" style="position:absolute;left:0;text-align:left;margin-left:1.8pt;margin-top:2.75pt;width:85.8pt;height:8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" fillcolor="#0432ff" strokecolor="black [3213]">
                      <v:textbox inset="0,,0">
                        <w:txbxContent>
                          <w:p w14:paraId="7AF2E991" w14:textId="53F74A73" w:rsidR="0015626F" w:rsidRPr="0015626F" w:rsidRDefault="0015626F" w:rsidP="0015626F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Explaining Other Examples</w:t>
                            </w:r>
                          </w:p>
                          <w:p w14:paraId="20B2A667" w14:textId="29B99F46" w:rsidR="009D66E0" w:rsidRPr="009D66E0" w:rsidRDefault="00C12AD9" w:rsidP="009D66E0">
                            <w:pPr>
                              <w:pStyle w:val="standard"/>
                              <w:spacing w:after="0"/>
                              <w:ind w:firstLine="0"/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</w:rPr>
                              <w:t>Explainer</w:t>
                            </w:r>
                          </w:p>
                          <w:p w14:paraId="00A67744" w14:textId="77777777" w:rsidR="009D66E0" w:rsidRDefault="009D66E0" w:rsidP="009D66E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879C2" w:rsidRPr="003745F1">
              <w:rPr>
                <w:sz w:val="20"/>
              </w:rPr>
              <w:t xml:space="preserve"> </w:t>
            </w:r>
          </w:p>
        </w:tc>
        <w:tc>
          <w:tcPr>
            <w:tcW w:w="3644" w:type="dxa"/>
            <w:shd w:val="clear" w:color="auto" w:fill="auto"/>
          </w:tcPr>
          <w:p w14:paraId="2D8D9A39" w14:textId="066ACDFD" w:rsidR="004A4619" w:rsidRPr="009D66E0" w:rsidRDefault="0015626F" w:rsidP="009D66E0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Practice explaining digestion, biosynthesis, and cellular respiration in other </w:t>
            </w:r>
            <w:r w:rsidR="000B5E49">
              <w:rPr>
                <w:sz w:val="20"/>
              </w:rPr>
              <w:t>decomposers</w:t>
            </w:r>
            <w:r>
              <w:rPr>
                <w:sz w:val="20"/>
              </w:rPr>
              <w:t>, and take the unit posttest.</w:t>
            </w:r>
          </w:p>
          <w:p w14:paraId="26772BF0" w14:textId="6EACB26F" w:rsidR="009879C2" w:rsidRPr="003745F1" w:rsidRDefault="009879C2" w:rsidP="00955785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shd w:val="clear" w:color="auto" w:fill="auto"/>
          </w:tcPr>
          <w:p w14:paraId="67F188C2" w14:textId="7ABEC723" w:rsidR="009879C2" w:rsidRPr="003745F1" w:rsidRDefault="0015626F" w:rsidP="00ED6A6D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All </w:t>
            </w:r>
            <w:r w:rsidR="00103FDA" w:rsidRPr="00ED6A6D">
              <w:rPr>
                <w:sz w:val="20"/>
              </w:rPr>
              <w:t>aerobic decomposers use digestion, biosynthesis, and cellular respiration to grow and function</w:t>
            </w:r>
            <w:r>
              <w:rPr>
                <w:sz w:val="20"/>
              </w:rPr>
              <w:t>.</w:t>
            </w:r>
          </w:p>
        </w:tc>
        <w:tc>
          <w:tcPr>
            <w:tcW w:w="3644" w:type="dxa"/>
            <w:shd w:val="clear" w:color="auto" w:fill="auto"/>
          </w:tcPr>
          <w:p w14:paraId="38186E2B" w14:textId="6315285E" w:rsidR="009879C2" w:rsidRPr="003745F1" w:rsidRDefault="000B5E49" w:rsidP="00B50829">
            <w:pPr>
              <w:pStyle w:val="standard"/>
              <w:ind w:firstLine="0"/>
              <w:rPr>
                <w:sz w:val="20"/>
              </w:rPr>
            </w:pPr>
            <w:r>
              <w:rPr>
                <w:sz w:val="20"/>
              </w:rPr>
              <w:t>How does matter cycle and energy flow in an ecosystem</w:t>
            </w:r>
            <w:r w:rsidR="0015626F">
              <w:rPr>
                <w:sz w:val="20"/>
              </w:rPr>
              <w:t>?</w:t>
            </w:r>
          </w:p>
        </w:tc>
      </w:tr>
    </w:tbl>
    <w:p w14:paraId="12077356" w14:textId="77777777" w:rsidR="00E702E7" w:rsidRPr="00CF6B86" w:rsidRDefault="00E702E7" w:rsidP="00E86DF0">
      <w:pPr>
        <w:spacing w:after="0"/>
        <w:rPr>
          <w:rFonts w:ascii="Times New Roman" w:hAnsi="Times New Roman"/>
          <w:sz w:val="24"/>
          <w:szCs w:val="24"/>
        </w:rPr>
      </w:pPr>
    </w:p>
    <w:sectPr w:rsidR="00E702E7" w:rsidRPr="00CF6B86" w:rsidSect="00834B07">
      <w:footerReference w:type="default" r:id="rId8"/>
      <w:headerReference w:type="first" r:id="rId9"/>
      <w:footerReference w:type="first" r:id="rId10"/>
      <w:pgSz w:w="15840" w:h="12240" w:orient="landscape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9AB73" w14:textId="77777777" w:rsidR="008E3526" w:rsidRDefault="008E3526">
      <w:r>
        <w:separator/>
      </w:r>
    </w:p>
  </w:endnote>
  <w:endnote w:type="continuationSeparator" w:id="0">
    <w:p w14:paraId="14181EAD" w14:textId="77777777" w:rsidR="008E3526" w:rsidRDefault="008E3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2A986" w14:textId="03EA93F6" w:rsidR="00E702E7" w:rsidRDefault="00F55247" w:rsidP="00E702E7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color w:val="000000" w:themeColor="text1"/>
        <w:sz w:val="16"/>
        <w:szCs w:val="16"/>
      </w:rPr>
      <w:t>Decomposers</w:t>
    </w:r>
    <w:r w:rsidR="00E86DF0" w:rsidRPr="00E86DF0">
      <w:rPr>
        <w:i/>
        <w:color w:val="000000" w:themeColor="text1"/>
        <w:sz w:val="16"/>
        <w:szCs w:val="16"/>
      </w:rPr>
      <w:t xml:space="preserve"> </w:t>
    </w:r>
    <w:r w:rsidR="00E702E7" w:rsidRPr="00E86DF0">
      <w:rPr>
        <w:i/>
        <w:color w:val="000000" w:themeColor="text1"/>
        <w:sz w:val="16"/>
        <w:szCs w:val="16"/>
      </w:rPr>
      <w:t>Unit,</w:t>
    </w:r>
    <w:r w:rsidR="00E702E7" w:rsidRPr="008B5602">
      <w:rPr>
        <w:i/>
        <w:sz w:val="16"/>
        <w:szCs w:val="16"/>
      </w:rPr>
      <w:t xml:space="preserve"> </w:t>
    </w:r>
    <w:r w:rsidR="00E86DF0">
      <w:rPr>
        <w:i/>
        <w:sz w:val="16"/>
        <w:szCs w:val="16"/>
      </w:rPr>
      <w:t>Learning Tracking Tool</w:t>
    </w:r>
  </w:p>
  <w:p w14:paraId="347E3373" w14:textId="77777777" w:rsidR="007F4969" w:rsidRPr="00E702E7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0C366A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8EF59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3A13172D" w14:textId="77777777" w:rsidR="00CF6B86" w:rsidRPr="008B5602" w:rsidRDefault="00CF6B86" w:rsidP="00CF6B86">
    <w:pPr>
      <w:pStyle w:val="Footer"/>
      <w:spacing w:after="0"/>
      <w:jc w:val="right"/>
      <w:rPr>
        <w:i/>
        <w:sz w:val="16"/>
        <w:szCs w:val="16"/>
      </w:rPr>
    </w:pPr>
    <w:r w:rsidRPr="00063F21">
      <w:rPr>
        <w:i/>
        <w:noProof/>
      </w:rPr>
      <w:drawing>
        <wp:anchor distT="0" distB="0" distL="114300" distR="114300" simplePos="0" relativeHeight="251659264" behindDoc="0" locked="0" layoutInCell="1" allowOverlap="1" wp14:anchorId="5EC84086" wp14:editId="4360326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0E8B1F" w14:textId="08616859" w:rsidR="00F55247" w:rsidRPr="00B50829" w:rsidRDefault="00F55247" w:rsidP="00B50829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color w:val="000000" w:themeColor="text1"/>
        <w:sz w:val="16"/>
        <w:szCs w:val="16"/>
      </w:rPr>
      <w:t>Decomposers</w:t>
    </w:r>
    <w:r w:rsidRPr="00E86DF0">
      <w:rPr>
        <w:i/>
        <w:color w:val="000000" w:themeColor="text1"/>
        <w:sz w:val="16"/>
        <w:szCs w:val="16"/>
      </w:rPr>
      <w:t xml:space="preserve"> Unit,</w:t>
    </w:r>
    <w:r w:rsidRPr="008B5602">
      <w:rPr>
        <w:i/>
        <w:sz w:val="16"/>
        <w:szCs w:val="16"/>
      </w:rPr>
      <w:t xml:space="preserve"> </w:t>
    </w:r>
    <w:r>
      <w:rPr>
        <w:i/>
        <w:sz w:val="16"/>
        <w:szCs w:val="16"/>
      </w:rPr>
      <w:t>Learning Tracking Tool</w:t>
    </w:r>
  </w:p>
  <w:p w14:paraId="096CFE21" w14:textId="5D914B9C" w:rsidR="00CF6B86" w:rsidRDefault="00CF6B86" w:rsidP="00CF6B86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BC7497">
      <w:rPr>
        <w:i/>
        <w:sz w:val="16"/>
        <w:szCs w:val="16"/>
      </w:rPr>
      <w:t>9</w:t>
    </w:r>
  </w:p>
  <w:p w14:paraId="70E25198" w14:textId="593AFCC9" w:rsidR="007F4969" w:rsidRDefault="00CF6B86" w:rsidP="00B50829">
    <w:pPr>
      <w:pStyle w:val="Footer"/>
      <w:spacing w:after="0"/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52B64" w14:textId="77777777" w:rsidR="008E3526" w:rsidRDefault="008E3526">
      <w:r>
        <w:separator/>
      </w:r>
    </w:p>
  </w:footnote>
  <w:footnote w:type="continuationSeparator" w:id="0">
    <w:p w14:paraId="3D04DA4F" w14:textId="77777777" w:rsidR="008E3526" w:rsidRDefault="008E3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4818" w14:textId="77777777" w:rsidR="00CF6B86" w:rsidRDefault="00CF6B86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86489"/>
    <w:multiLevelType w:val="hybridMultilevel"/>
    <w:tmpl w:val="624C6F84"/>
    <w:lvl w:ilvl="0" w:tplc="7D942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9A7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58F3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54E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20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229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3AB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2A5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F01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043635"/>
    <w:multiLevelType w:val="hybridMultilevel"/>
    <w:tmpl w:val="BB60C1A6"/>
    <w:lvl w:ilvl="0" w:tplc="B5AAE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A23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29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EE8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A03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9AC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7CB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42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9A0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43192"/>
    <w:multiLevelType w:val="hybridMultilevel"/>
    <w:tmpl w:val="B78CE874"/>
    <w:lvl w:ilvl="0" w:tplc="4ED22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2F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568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1A9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EED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90C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20C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7E0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16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A3A7E8F"/>
    <w:multiLevelType w:val="hybridMultilevel"/>
    <w:tmpl w:val="10223602"/>
    <w:lvl w:ilvl="0" w:tplc="65480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E4C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7AD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5CB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B82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3A2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621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DA7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2CB1A08"/>
    <w:multiLevelType w:val="hybridMultilevel"/>
    <w:tmpl w:val="CB9EFB3E"/>
    <w:lvl w:ilvl="0" w:tplc="3D4E6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B6C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83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B8B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18A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060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48A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EA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5A2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66C5421"/>
    <w:multiLevelType w:val="hybridMultilevel"/>
    <w:tmpl w:val="665AEF86"/>
    <w:lvl w:ilvl="0" w:tplc="8E0E5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88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8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FA6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32C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82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26E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B23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48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7111D91"/>
    <w:multiLevelType w:val="hybridMultilevel"/>
    <w:tmpl w:val="F96C3BF6"/>
    <w:lvl w:ilvl="0" w:tplc="ACC8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2A5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880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846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6A7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345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D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1EA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A0F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426FF"/>
    <w:multiLevelType w:val="hybridMultilevel"/>
    <w:tmpl w:val="99A606FA"/>
    <w:lvl w:ilvl="0" w:tplc="E880F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165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760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B07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C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442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1C2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64C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4E0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8AB2F1B"/>
    <w:multiLevelType w:val="hybridMultilevel"/>
    <w:tmpl w:val="93746376"/>
    <w:lvl w:ilvl="0" w:tplc="27F2D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5406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C44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8E3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24F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7C4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16C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C0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C9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AE2E57"/>
    <w:multiLevelType w:val="hybridMultilevel"/>
    <w:tmpl w:val="FCEE0386"/>
    <w:lvl w:ilvl="0" w:tplc="6CBCF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46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9CA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E3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8A1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8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D47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BA5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E6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3674F"/>
    <w:multiLevelType w:val="hybridMultilevel"/>
    <w:tmpl w:val="234A310E"/>
    <w:lvl w:ilvl="0" w:tplc="74208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341A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BAB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109F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B4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082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5E7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5CF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808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8C7400"/>
    <w:multiLevelType w:val="hybridMultilevel"/>
    <w:tmpl w:val="DD2A427E"/>
    <w:lvl w:ilvl="0" w:tplc="3834A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D01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B87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E1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D46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65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5C0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1A0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466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0"/>
  </w:num>
  <w:num w:numId="4">
    <w:abstractNumId w:val="11"/>
  </w:num>
  <w:num w:numId="5">
    <w:abstractNumId w:val="19"/>
  </w:num>
  <w:num w:numId="6">
    <w:abstractNumId w:val="26"/>
  </w:num>
  <w:num w:numId="7">
    <w:abstractNumId w:val="33"/>
  </w:num>
  <w:num w:numId="8">
    <w:abstractNumId w:val="30"/>
  </w:num>
  <w:num w:numId="9">
    <w:abstractNumId w:val="9"/>
  </w:num>
  <w:num w:numId="10">
    <w:abstractNumId w:val="14"/>
  </w:num>
  <w:num w:numId="11">
    <w:abstractNumId w:val="25"/>
  </w:num>
  <w:num w:numId="12">
    <w:abstractNumId w:val="18"/>
  </w:num>
  <w:num w:numId="13">
    <w:abstractNumId w:val="3"/>
  </w:num>
  <w:num w:numId="14">
    <w:abstractNumId w:val="22"/>
  </w:num>
  <w:num w:numId="15">
    <w:abstractNumId w:val="34"/>
  </w:num>
  <w:num w:numId="16">
    <w:abstractNumId w:val="23"/>
  </w:num>
  <w:num w:numId="17">
    <w:abstractNumId w:val="10"/>
  </w:num>
  <w:num w:numId="18">
    <w:abstractNumId w:val="16"/>
  </w:num>
  <w:num w:numId="19">
    <w:abstractNumId w:val="27"/>
  </w:num>
  <w:num w:numId="20">
    <w:abstractNumId w:val="28"/>
  </w:num>
  <w:num w:numId="21">
    <w:abstractNumId w:val="15"/>
  </w:num>
  <w:num w:numId="22">
    <w:abstractNumId w:val="31"/>
  </w:num>
  <w:num w:numId="23">
    <w:abstractNumId w:val="31"/>
  </w:num>
  <w:num w:numId="24">
    <w:abstractNumId w:val="21"/>
  </w:num>
  <w:num w:numId="25">
    <w:abstractNumId w:val="2"/>
  </w:num>
  <w:num w:numId="26">
    <w:abstractNumId w:val="7"/>
  </w:num>
  <w:num w:numId="27">
    <w:abstractNumId w:val="12"/>
  </w:num>
  <w:num w:numId="28">
    <w:abstractNumId w:val="20"/>
  </w:num>
  <w:num w:numId="29">
    <w:abstractNumId w:val="1"/>
  </w:num>
  <w:num w:numId="30">
    <w:abstractNumId w:val="6"/>
  </w:num>
  <w:num w:numId="31">
    <w:abstractNumId w:val="8"/>
  </w:num>
  <w:num w:numId="32">
    <w:abstractNumId w:val="13"/>
  </w:num>
  <w:num w:numId="33">
    <w:abstractNumId w:val="4"/>
  </w:num>
  <w:num w:numId="34">
    <w:abstractNumId w:val="32"/>
  </w:num>
  <w:num w:numId="35">
    <w:abstractNumId w:val="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B07"/>
    <w:rsid w:val="0001237D"/>
    <w:rsid w:val="00013966"/>
    <w:rsid w:val="00064F8F"/>
    <w:rsid w:val="00067C56"/>
    <w:rsid w:val="00080F0A"/>
    <w:rsid w:val="000B1CB0"/>
    <w:rsid w:val="000B5E49"/>
    <w:rsid w:val="000C366A"/>
    <w:rsid w:val="000C42BE"/>
    <w:rsid w:val="000C46A8"/>
    <w:rsid w:val="000E2B4F"/>
    <w:rsid w:val="000F1C68"/>
    <w:rsid w:val="00103FDA"/>
    <w:rsid w:val="00135C69"/>
    <w:rsid w:val="00135CC1"/>
    <w:rsid w:val="001401F3"/>
    <w:rsid w:val="0015626F"/>
    <w:rsid w:val="00160190"/>
    <w:rsid w:val="0016032A"/>
    <w:rsid w:val="00184C6A"/>
    <w:rsid w:val="001E3F1B"/>
    <w:rsid w:val="001F2202"/>
    <w:rsid w:val="00206DEE"/>
    <w:rsid w:val="0023266B"/>
    <w:rsid w:val="002579E4"/>
    <w:rsid w:val="002A5C2F"/>
    <w:rsid w:val="00310F15"/>
    <w:rsid w:val="00354772"/>
    <w:rsid w:val="0036320F"/>
    <w:rsid w:val="003745F1"/>
    <w:rsid w:val="00391F73"/>
    <w:rsid w:val="00394DBF"/>
    <w:rsid w:val="003C2DDF"/>
    <w:rsid w:val="00405252"/>
    <w:rsid w:val="00417B57"/>
    <w:rsid w:val="00417CF4"/>
    <w:rsid w:val="00447870"/>
    <w:rsid w:val="004548E8"/>
    <w:rsid w:val="00456E16"/>
    <w:rsid w:val="004A4619"/>
    <w:rsid w:val="00526648"/>
    <w:rsid w:val="00545934"/>
    <w:rsid w:val="00571AD6"/>
    <w:rsid w:val="005B595C"/>
    <w:rsid w:val="005D5585"/>
    <w:rsid w:val="005D68D2"/>
    <w:rsid w:val="005F799E"/>
    <w:rsid w:val="00652783"/>
    <w:rsid w:val="00694908"/>
    <w:rsid w:val="006A251B"/>
    <w:rsid w:val="006E2437"/>
    <w:rsid w:val="006E4048"/>
    <w:rsid w:val="00723727"/>
    <w:rsid w:val="0072460B"/>
    <w:rsid w:val="007422D2"/>
    <w:rsid w:val="00790720"/>
    <w:rsid w:val="00794AC7"/>
    <w:rsid w:val="007B7AD7"/>
    <w:rsid w:val="007D03FC"/>
    <w:rsid w:val="007F4969"/>
    <w:rsid w:val="008109CE"/>
    <w:rsid w:val="008116E5"/>
    <w:rsid w:val="00826BD8"/>
    <w:rsid w:val="00834B07"/>
    <w:rsid w:val="008423F7"/>
    <w:rsid w:val="00861A04"/>
    <w:rsid w:val="00874C11"/>
    <w:rsid w:val="00883FDE"/>
    <w:rsid w:val="008B5602"/>
    <w:rsid w:val="008C1C0E"/>
    <w:rsid w:val="008E016E"/>
    <w:rsid w:val="008E3526"/>
    <w:rsid w:val="009345E0"/>
    <w:rsid w:val="00955785"/>
    <w:rsid w:val="00972C5D"/>
    <w:rsid w:val="00977547"/>
    <w:rsid w:val="00983032"/>
    <w:rsid w:val="009879C2"/>
    <w:rsid w:val="009D66E0"/>
    <w:rsid w:val="00A40110"/>
    <w:rsid w:val="00AC7D27"/>
    <w:rsid w:val="00B21995"/>
    <w:rsid w:val="00B50829"/>
    <w:rsid w:val="00B56E42"/>
    <w:rsid w:val="00BB67BB"/>
    <w:rsid w:val="00BC7497"/>
    <w:rsid w:val="00C12AD9"/>
    <w:rsid w:val="00C35AEF"/>
    <w:rsid w:val="00C451A7"/>
    <w:rsid w:val="00C4600E"/>
    <w:rsid w:val="00C75214"/>
    <w:rsid w:val="00CA47D3"/>
    <w:rsid w:val="00CF6B86"/>
    <w:rsid w:val="00D148D2"/>
    <w:rsid w:val="00D96FE8"/>
    <w:rsid w:val="00DD04A3"/>
    <w:rsid w:val="00DD2EE6"/>
    <w:rsid w:val="00DE0F72"/>
    <w:rsid w:val="00DF10AE"/>
    <w:rsid w:val="00E12DB9"/>
    <w:rsid w:val="00E2199F"/>
    <w:rsid w:val="00E61F11"/>
    <w:rsid w:val="00E702E7"/>
    <w:rsid w:val="00E86DF0"/>
    <w:rsid w:val="00EB1DEF"/>
    <w:rsid w:val="00EC1034"/>
    <w:rsid w:val="00ED6A6D"/>
    <w:rsid w:val="00F14A52"/>
    <w:rsid w:val="00F17224"/>
    <w:rsid w:val="00F37338"/>
    <w:rsid w:val="00F55247"/>
    <w:rsid w:val="00FB233D"/>
    <w:rsid w:val="00FB7113"/>
    <w:rsid w:val="00FD1905"/>
    <w:rsid w:val="00FE33E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39C69C"/>
  <w15:docId w15:val="{720A40BF-A6EC-2A42-93CF-17E9FB97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CF6B86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B8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9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12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2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4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9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5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5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66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8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9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Downloads/CTIME_Template_w_Logo_Dated%20(6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7D3AA1-2E95-BE4C-A3C4-A75501DD5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CTIME_Template_w_Logo_Dated (6).dotx</Template>
  <TotalTime>2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Edwards, Kirsten Diane</dc:creator>
  <cp:keywords/>
  <dc:description/>
  <cp:lastModifiedBy>Edwards, Kirsten</cp:lastModifiedBy>
  <cp:revision>4</cp:revision>
  <cp:lastPrinted>2018-08-01T19:37:00Z</cp:lastPrinted>
  <dcterms:created xsi:type="dcterms:W3CDTF">2019-11-10T19:37:00Z</dcterms:created>
  <dcterms:modified xsi:type="dcterms:W3CDTF">2019-11-10T19:46:00Z</dcterms:modified>
</cp:coreProperties>
</file>